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8320C" w14:textId="0EF8D199" w:rsidR="00D134A6" w:rsidRPr="0084584C" w:rsidRDefault="00D134A6" w:rsidP="00D7300F">
      <w:pPr>
        <w:spacing w:before="0" w:after="0" w:line="288" w:lineRule="auto"/>
        <w:ind w:firstLine="709"/>
        <w:jc w:val="center"/>
        <w:rPr>
          <w:b/>
        </w:rPr>
      </w:pPr>
      <w:r w:rsidRPr="0084584C">
        <w:rPr>
          <w:b/>
        </w:rPr>
        <w:t>ИНФОРМАЦИЯ ЗА ЗНАЧИМИ СОЦИАЛНО-ИКОНОМИЧЕСКИ ПРОЕКТИ,</w:t>
      </w:r>
    </w:p>
    <w:p w14:paraId="15D50327" w14:textId="6EB17F24" w:rsidR="00D134A6" w:rsidRPr="0084584C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ИЗПЪЛНЯВАНИ Н</w:t>
      </w:r>
      <w:r w:rsidR="00D7300F">
        <w:rPr>
          <w:b/>
        </w:rPr>
        <w:t xml:space="preserve">А ТЕРИТОРИЯТА НА </w:t>
      </w:r>
      <w:r w:rsidR="001004D2">
        <w:rPr>
          <w:b/>
          <w:u w:val="single"/>
        </w:rPr>
        <w:t>ОБЩИНА СТРАЛДЖА</w:t>
      </w:r>
      <w:r w:rsidR="00D7300F">
        <w:rPr>
          <w:b/>
        </w:rPr>
        <w:t>, ОБЛАСТ ЯМБОЛ</w:t>
      </w:r>
      <w:r w:rsidRPr="0084584C">
        <w:rPr>
          <w:b/>
        </w:rPr>
        <w:t xml:space="preserve"> ПРЕЗ 2020 г.,</w:t>
      </w:r>
    </w:p>
    <w:p w14:paraId="3501985E" w14:textId="1D70EE04" w:rsidR="00D134A6" w:rsidRDefault="00D134A6" w:rsidP="00D7300F">
      <w:pPr>
        <w:spacing w:before="0" w:after="0" w:line="288" w:lineRule="auto"/>
        <w:jc w:val="center"/>
        <w:rPr>
          <w:b/>
        </w:rPr>
      </w:pPr>
      <w:r w:rsidRPr="0084584C">
        <w:rPr>
          <w:b/>
        </w:rPr>
        <w:t>ФИНАНСИРАНИ  ОТ ДРУГИ ФИНАНСОВИ ИЗТОЧНИЦИ ИЗВЪН ТЕЗИ ПО ОПЕРАТИВНИТЕ ПРОГРАМИ</w:t>
      </w:r>
    </w:p>
    <w:p w14:paraId="1067D3A4" w14:textId="77777777" w:rsidR="00D7300F" w:rsidRPr="0084584C" w:rsidRDefault="00D7300F" w:rsidP="00D7300F">
      <w:pPr>
        <w:spacing w:before="0" w:after="0" w:line="240" w:lineRule="auto"/>
        <w:jc w:val="center"/>
        <w:rPr>
          <w:b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3248"/>
        <w:gridCol w:w="2127"/>
        <w:gridCol w:w="2409"/>
        <w:gridCol w:w="2270"/>
        <w:gridCol w:w="1761"/>
        <w:gridCol w:w="1762"/>
      </w:tblGrid>
      <w:tr w:rsidR="00D134A6" w:rsidRPr="0084584C" w14:paraId="0A0C6583" w14:textId="77777777" w:rsidTr="00215751">
        <w:tc>
          <w:tcPr>
            <w:tcW w:w="2275" w:type="dxa"/>
            <w:shd w:val="clear" w:color="auto" w:fill="auto"/>
          </w:tcPr>
          <w:p w14:paraId="193F307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източника на финансиране и съответната програма</w:t>
            </w:r>
          </w:p>
          <w:p w14:paraId="2832B7F8" w14:textId="77777777" w:rsidR="00D134A6" w:rsidRPr="0084584C" w:rsidRDefault="00D134A6" w:rsidP="00D134A6">
            <w:pPr>
              <w:spacing w:line="240" w:lineRule="auto"/>
            </w:pPr>
          </w:p>
        </w:tc>
        <w:tc>
          <w:tcPr>
            <w:tcW w:w="3248" w:type="dxa"/>
            <w:shd w:val="clear" w:color="auto" w:fill="auto"/>
          </w:tcPr>
          <w:p w14:paraId="3CC8792A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Наименование на проекта</w:t>
            </w:r>
          </w:p>
        </w:tc>
        <w:tc>
          <w:tcPr>
            <w:tcW w:w="2127" w:type="dxa"/>
            <w:shd w:val="clear" w:color="auto" w:fill="auto"/>
          </w:tcPr>
          <w:p w14:paraId="71DD1274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Бенефициент</w:t>
            </w:r>
          </w:p>
          <w:p w14:paraId="4919CFF2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</w:t>
            </w:r>
            <w:r w:rsidRPr="0084584C">
              <w:rPr>
                <w:b/>
                <w:sz w:val="22"/>
                <w:szCs w:val="22"/>
              </w:rPr>
              <w:t>наименование, местонахождение)</w:t>
            </w:r>
          </w:p>
        </w:tc>
        <w:tc>
          <w:tcPr>
            <w:tcW w:w="2409" w:type="dxa"/>
            <w:shd w:val="clear" w:color="auto" w:fill="auto"/>
          </w:tcPr>
          <w:p w14:paraId="7E4B4EA7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 xml:space="preserve">Въздействие (резултати) от извършените по проекта дейности за местното развитие </w:t>
            </w:r>
          </w:p>
        </w:tc>
        <w:tc>
          <w:tcPr>
            <w:tcW w:w="2270" w:type="dxa"/>
            <w:shd w:val="clear" w:color="auto" w:fill="auto"/>
          </w:tcPr>
          <w:p w14:paraId="2A155168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Статус на проекта</w:t>
            </w:r>
          </w:p>
          <w:p w14:paraId="637C916F" w14:textId="1064B318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(приключил, в процес на изпълнение през 2020 г.)</w:t>
            </w:r>
          </w:p>
        </w:tc>
        <w:tc>
          <w:tcPr>
            <w:tcW w:w="1761" w:type="dxa"/>
            <w:shd w:val="clear" w:color="auto" w:fill="auto"/>
          </w:tcPr>
          <w:p w14:paraId="3CE428B7" w14:textId="12B021D5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Общ размер на договорените средства</w:t>
            </w:r>
          </w:p>
        </w:tc>
        <w:tc>
          <w:tcPr>
            <w:tcW w:w="1762" w:type="dxa"/>
            <w:shd w:val="clear" w:color="auto" w:fill="auto"/>
          </w:tcPr>
          <w:p w14:paraId="17FAC2B5" w14:textId="77777777" w:rsidR="00D134A6" w:rsidRPr="0084584C" w:rsidRDefault="00D134A6" w:rsidP="00D134A6">
            <w:pPr>
              <w:spacing w:line="240" w:lineRule="auto"/>
              <w:ind w:firstLine="0"/>
              <w:rPr>
                <w:b/>
              </w:rPr>
            </w:pPr>
            <w:r w:rsidRPr="0084584C">
              <w:rPr>
                <w:b/>
              </w:rPr>
              <w:t>Изплатени средства</w:t>
            </w:r>
          </w:p>
        </w:tc>
      </w:tr>
      <w:tr w:rsidR="00D134A6" w:rsidRPr="0084584C" w14:paraId="5193C8CF" w14:textId="77777777" w:rsidTr="00215751">
        <w:tc>
          <w:tcPr>
            <w:tcW w:w="2275" w:type="dxa"/>
            <w:shd w:val="clear" w:color="auto" w:fill="auto"/>
          </w:tcPr>
          <w:p w14:paraId="189EF835" w14:textId="28A4896A" w:rsidR="00D134A6" w:rsidRPr="00D334E9" w:rsidRDefault="00635BCC" w:rsidP="00D334E9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Министерски съвет</w:t>
            </w:r>
          </w:p>
        </w:tc>
        <w:tc>
          <w:tcPr>
            <w:tcW w:w="3248" w:type="dxa"/>
            <w:shd w:val="clear" w:color="auto" w:fill="auto"/>
          </w:tcPr>
          <w:p w14:paraId="25A4C3C6" w14:textId="6517F5E5" w:rsidR="00D334E9" w:rsidRPr="0084584C" w:rsidRDefault="00635BCC" w:rsidP="00A554BD">
            <w:pPr>
              <w:spacing w:before="0" w:after="0" w:line="240" w:lineRule="auto"/>
              <w:ind w:firstLine="0"/>
            </w:pPr>
            <w:r>
              <w:t>Текущ ремонт на улици общинска собственост</w:t>
            </w:r>
          </w:p>
        </w:tc>
        <w:tc>
          <w:tcPr>
            <w:tcW w:w="2127" w:type="dxa"/>
            <w:shd w:val="clear" w:color="auto" w:fill="auto"/>
          </w:tcPr>
          <w:p w14:paraId="3CF75773" w14:textId="79C32320" w:rsidR="00D134A6" w:rsidRPr="0084584C" w:rsidRDefault="007B568A" w:rsidP="007B568A">
            <w:pPr>
              <w:spacing w:line="240" w:lineRule="auto"/>
              <w:ind w:firstLine="0"/>
            </w:pPr>
            <w:r>
              <w:t xml:space="preserve">Община </w:t>
            </w:r>
            <w:r w:rsidR="00635BCC">
              <w:t>Стралджа</w:t>
            </w:r>
          </w:p>
        </w:tc>
        <w:tc>
          <w:tcPr>
            <w:tcW w:w="2409" w:type="dxa"/>
            <w:shd w:val="clear" w:color="auto" w:fill="auto"/>
          </w:tcPr>
          <w:p w14:paraId="77E2AC6B" w14:textId="7C839589" w:rsidR="00D134A6" w:rsidRPr="0084584C" w:rsidRDefault="00635BCC" w:rsidP="002A5A47">
            <w:pPr>
              <w:spacing w:line="240" w:lineRule="auto"/>
              <w:ind w:firstLine="0"/>
            </w:pPr>
            <w:r>
              <w:t>Обновяване на уличните мрежи</w:t>
            </w:r>
            <w:r w:rsidR="007B568A">
              <w:t xml:space="preserve"> и съпътстващите ги инфраструктури на територията на общината</w:t>
            </w:r>
          </w:p>
        </w:tc>
        <w:tc>
          <w:tcPr>
            <w:tcW w:w="2270" w:type="dxa"/>
            <w:shd w:val="clear" w:color="auto" w:fill="auto"/>
          </w:tcPr>
          <w:p w14:paraId="4DFD7650" w14:textId="3E870AC2" w:rsidR="00D134A6" w:rsidRPr="002B4171" w:rsidRDefault="007B568A" w:rsidP="002A5A47">
            <w:pPr>
              <w:spacing w:line="240" w:lineRule="auto"/>
              <w:ind w:firstLine="0"/>
            </w:pPr>
            <w:r w:rsidRPr="002B4171">
              <w:t>Стартирал</w:t>
            </w:r>
            <w:r w:rsidR="00D334E9" w:rsidRPr="002B4171">
              <w:t xml:space="preserve"> през 2020 г. </w:t>
            </w:r>
          </w:p>
        </w:tc>
        <w:tc>
          <w:tcPr>
            <w:tcW w:w="1761" w:type="dxa"/>
            <w:shd w:val="clear" w:color="auto" w:fill="auto"/>
          </w:tcPr>
          <w:p w14:paraId="0FB0B534" w14:textId="28FC397E" w:rsidR="00D134A6" w:rsidRPr="0084584C" w:rsidRDefault="007B568A" w:rsidP="002A5A47">
            <w:pPr>
              <w:spacing w:line="240" w:lineRule="auto"/>
              <w:ind w:firstLine="88"/>
            </w:pPr>
            <w:r>
              <w:t>600 000</w:t>
            </w:r>
            <w:r w:rsidR="00D334E9">
              <w:t xml:space="preserve"> лв.</w:t>
            </w:r>
          </w:p>
        </w:tc>
        <w:tc>
          <w:tcPr>
            <w:tcW w:w="1762" w:type="dxa"/>
            <w:shd w:val="clear" w:color="auto" w:fill="auto"/>
          </w:tcPr>
          <w:p w14:paraId="09245314" w14:textId="67F9421C" w:rsidR="00D134A6" w:rsidRPr="0084584C" w:rsidRDefault="007B568A" w:rsidP="002A5A47">
            <w:pPr>
              <w:spacing w:line="240" w:lineRule="auto"/>
              <w:ind w:firstLine="0"/>
            </w:pPr>
            <w:r>
              <w:t>600 000</w:t>
            </w:r>
            <w:r w:rsidR="00D334E9">
              <w:t xml:space="preserve"> лв.</w:t>
            </w:r>
          </w:p>
        </w:tc>
      </w:tr>
      <w:tr w:rsidR="00D134A6" w:rsidRPr="0084584C" w14:paraId="2ECA269C" w14:textId="77777777" w:rsidTr="00215751">
        <w:tc>
          <w:tcPr>
            <w:tcW w:w="2275" w:type="dxa"/>
            <w:shd w:val="clear" w:color="auto" w:fill="auto"/>
          </w:tcPr>
          <w:p w14:paraId="3D7FD6E8" w14:textId="77777777" w:rsidR="00D134A6" w:rsidRDefault="007B568A" w:rsidP="000D46E1">
            <w:pPr>
              <w:spacing w:before="0" w:after="0" w:line="240" w:lineRule="auto"/>
              <w:ind w:firstLine="23"/>
              <w:rPr>
                <w:b/>
              </w:rPr>
            </w:pPr>
            <w:r w:rsidRPr="007B568A">
              <w:rPr>
                <w:b/>
              </w:rPr>
              <w:t xml:space="preserve">Предприятие за управление на дейностите по опазване на околната среда </w:t>
            </w:r>
          </w:p>
          <w:p w14:paraId="2D8B7CED" w14:textId="1166EE77" w:rsidR="004B0D76" w:rsidRPr="007B568A" w:rsidRDefault="004B0D76" w:rsidP="000D46E1">
            <w:pPr>
              <w:spacing w:before="0" w:after="0" w:line="240" w:lineRule="auto"/>
              <w:ind w:firstLine="23"/>
              <w:rPr>
                <w:b/>
              </w:rPr>
            </w:pPr>
            <w:r>
              <w:rPr>
                <w:b/>
              </w:rPr>
              <w:t>НК „Чиста околна среда“</w:t>
            </w:r>
          </w:p>
        </w:tc>
        <w:tc>
          <w:tcPr>
            <w:tcW w:w="3248" w:type="dxa"/>
            <w:shd w:val="clear" w:color="auto" w:fill="auto"/>
          </w:tcPr>
          <w:p w14:paraId="5B444DC3" w14:textId="234021A2" w:rsidR="00D134A6" w:rsidRPr="0084584C" w:rsidRDefault="007B568A" w:rsidP="007B568A">
            <w:pPr>
              <w:spacing w:line="240" w:lineRule="auto"/>
              <w:ind w:hanging="116"/>
            </w:pPr>
            <w:r>
              <w:t xml:space="preserve">  Създаване на зона за отдих, спорт и игри в с. Каменец, община Стралджа</w:t>
            </w:r>
          </w:p>
        </w:tc>
        <w:tc>
          <w:tcPr>
            <w:tcW w:w="2127" w:type="dxa"/>
            <w:shd w:val="clear" w:color="auto" w:fill="auto"/>
          </w:tcPr>
          <w:p w14:paraId="66681E7C" w14:textId="22E57679" w:rsidR="00D134A6" w:rsidRPr="0084584C" w:rsidRDefault="007B568A" w:rsidP="007B568A">
            <w:pPr>
              <w:spacing w:line="240" w:lineRule="auto"/>
              <w:ind w:firstLine="0"/>
            </w:pPr>
            <w:r>
              <w:t>Община Стралджа</w:t>
            </w:r>
          </w:p>
        </w:tc>
        <w:tc>
          <w:tcPr>
            <w:tcW w:w="2409" w:type="dxa"/>
            <w:shd w:val="clear" w:color="auto" w:fill="auto"/>
          </w:tcPr>
          <w:p w14:paraId="415C631B" w14:textId="77777777" w:rsidR="00D134A6" w:rsidRDefault="00837BA6" w:rsidP="0007167F">
            <w:pPr>
              <w:spacing w:line="240" w:lineRule="auto"/>
              <w:ind w:firstLine="0"/>
            </w:pPr>
            <w:r>
              <w:t xml:space="preserve">Подобряване  на състоянието </w:t>
            </w:r>
            <w:r w:rsidR="004B0D76">
              <w:t xml:space="preserve">на зелената система </w:t>
            </w:r>
            <w:r w:rsidR="0007167F">
              <w:t xml:space="preserve"> в с. Каменец и повишаване на екологичната култура на населението</w:t>
            </w:r>
          </w:p>
          <w:p w14:paraId="4366636C" w14:textId="08B92210" w:rsidR="000D46E1" w:rsidRPr="0084584C" w:rsidRDefault="000D46E1" w:rsidP="0007167F">
            <w:pPr>
              <w:spacing w:line="240" w:lineRule="auto"/>
              <w:ind w:firstLine="0"/>
            </w:pPr>
          </w:p>
        </w:tc>
        <w:tc>
          <w:tcPr>
            <w:tcW w:w="2270" w:type="dxa"/>
            <w:shd w:val="clear" w:color="auto" w:fill="auto"/>
          </w:tcPr>
          <w:p w14:paraId="4A01010C" w14:textId="32530070" w:rsidR="00D134A6" w:rsidRPr="002B4171" w:rsidRDefault="00E12B5E" w:rsidP="00E12B5E">
            <w:pPr>
              <w:spacing w:line="240" w:lineRule="auto"/>
              <w:ind w:firstLine="37"/>
            </w:pPr>
            <w:r w:rsidRPr="002B4171">
              <w:t>Приключил</w:t>
            </w:r>
          </w:p>
        </w:tc>
        <w:tc>
          <w:tcPr>
            <w:tcW w:w="1761" w:type="dxa"/>
            <w:shd w:val="clear" w:color="auto" w:fill="auto"/>
          </w:tcPr>
          <w:p w14:paraId="239208E5" w14:textId="0551ADDD" w:rsidR="00D134A6" w:rsidRPr="0084584C" w:rsidRDefault="00E12B5E" w:rsidP="00E12B5E">
            <w:pPr>
              <w:spacing w:line="240" w:lineRule="auto"/>
              <w:ind w:firstLine="182"/>
            </w:pPr>
            <w:r>
              <w:t>9 940,80 лв.</w:t>
            </w:r>
          </w:p>
        </w:tc>
        <w:tc>
          <w:tcPr>
            <w:tcW w:w="1762" w:type="dxa"/>
            <w:shd w:val="clear" w:color="auto" w:fill="auto"/>
          </w:tcPr>
          <w:p w14:paraId="346C035F" w14:textId="6F683C89" w:rsidR="00D134A6" w:rsidRPr="0084584C" w:rsidRDefault="00E12B5E" w:rsidP="00E12B5E">
            <w:pPr>
              <w:spacing w:line="240" w:lineRule="auto"/>
              <w:ind w:firstLine="113"/>
            </w:pPr>
            <w:r>
              <w:t xml:space="preserve">9 940,80 лв. </w:t>
            </w:r>
          </w:p>
        </w:tc>
      </w:tr>
      <w:tr w:rsidR="00023F30" w:rsidRPr="0084584C" w14:paraId="0B16703A" w14:textId="77777777" w:rsidTr="00215751">
        <w:tc>
          <w:tcPr>
            <w:tcW w:w="2275" w:type="dxa"/>
            <w:shd w:val="clear" w:color="auto" w:fill="auto"/>
          </w:tcPr>
          <w:p w14:paraId="733A35F2" w14:textId="77777777" w:rsidR="00023F30" w:rsidRDefault="00023F30" w:rsidP="000D46E1">
            <w:pPr>
              <w:spacing w:before="0" w:after="0" w:line="240" w:lineRule="auto"/>
              <w:ind w:firstLine="22"/>
              <w:rPr>
                <w:b/>
              </w:rPr>
            </w:pPr>
            <w:r w:rsidRPr="007B568A">
              <w:rPr>
                <w:b/>
              </w:rPr>
              <w:lastRenderedPageBreak/>
              <w:t xml:space="preserve">Предприятие за управление на дейностите по опазване на околната среда </w:t>
            </w:r>
          </w:p>
          <w:p w14:paraId="1C37F302" w14:textId="1B348651" w:rsidR="00023F30" w:rsidRPr="0084584C" w:rsidRDefault="00023F30" w:rsidP="000D46E1">
            <w:pPr>
              <w:spacing w:before="0" w:after="0" w:line="240" w:lineRule="auto"/>
              <w:ind w:firstLine="0"/>
            </w:pPr>
            <w:r>
              <w:rPr>
                <w:b/>
              </w:rPr>
              <w:t>НК „Чиста околна среда“</w:t>
            </w:r>
          </w:p>
        </w:tc>
        <w:tc>
          <w:tcPr>
            <w:tcW w:w="3248" w:type="dxa"/>
            <w:shd w:val="clear" w:color="auto" w:fill="auto"/>
          </w:tcPr>
          <w:p w14:paraId="29726061" w14:textId="269E190A" w:rsidR="00023F30" w:rsidRPr="0084584C" w:rsidRDefault="00023F30" w:rsidP="00023F30">
            <w:pPr>
              <w:spacing w:line="240" w:lineRule="auto"/>
              <w:ind w:firstLine="26"/>
            </w:pPr>
            <w:r>
              <w:t>Възстановяване  и облагородяване на парк с. Зимница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auto"/>
          </w:tcPr>
          <w:p w14:paraId="23E83C1C" w14:textId="09171BD6" w:rsidR="00023F30" w:rsidRPr="0084584C" w:rsidRDefault="00023F30" w:rsidP="00023F30">
            <w:pPr>
              <w:spacing w:line="240" w:lineRule="auto"/>
              <w:ind w:firstLine="0"/>
            </w:pPr>
            <w:r>
              <w:t>Община Стралджа</w:t>
            </w:r>
          </w:p>
        </w:tc>
        <w:tc>
          <w:tcPr>
            <w:tcW w:w="2409" w:type="dxa"/>
            <w:shd w:val="clear" w:color="auto" w:fill="auto"/>
          </w:tcPr>
          <w:p w14:paraId="1F56D3F8" w14:textId="70ACA44A" w:rsidR="00023F30" w:rsidRPr="0084584C" w:rsidRDefault="00023F30" w:rsidP="00023F30">
            <w:pPr>
              <w:spacing w:line="240" w:lineRule="auto"/>
              <w:ind w:firstLine="28"/>
            </w:pPr>
            <w:r>
              <w:t>Подобряване  на състоянието на зелената система  в с. Зимница и повишаване на екологичната култура на населението</w:t>
            </w:r>
          </w:p>
        </w:tc>
        <w:tc>
          <w:tcPr>
            <w:tcW w:w="2270" w:type="dxa"/>
            <w:shd w:val="clear" w:color="auto" w:fill="auto"/>
          </w:tcPr>
          <w:p w14:paraId="610E83BE" w14:textId="2E532620" w:rsidR="00023F30" w:rsidRPr="002B4171" w:rsidRDefault="00023F30" w:rsidP="00023F30">
            <w:pPr>
              <w:spacing w:line="240" w:lineRule="auto"/>
              <w:ind w:firstLine="179"/>
            </w:pPr>
            <w:r w:rsidRPr="002B4171">
              <w:t>Приключил</w:t>
            </w:r>
          </w:p>
        </w:tc>
        <w:tc>
          <w:tcPr>
            <w:tcW w:w="1761" w:type="dxa"/>
            <w:shd w:val="clear" w:color="auto" w:fill="auto"/>
          </w:tcPr>
          <w:p w14:paraId="04E10823" w14:textId="490953AC" w:rsidR="00023F30" w:rsidRPr="0084584C" w:rsidRDefault="00023F30" w:rsidP="00023F30">
            <w:pPr>
              <w:spacing w:line="240" w:lineRule="auto"/>
              <w:ind w:firstLine="182"/>
            </w:pPr>
            <w:r>
              <w:t>9 997,87 лв.</w:t>
            </w:r>
          </w:p>
        </w:tc>
        <w:tc>
          <w:tcPr>
            <w:tcW w:w="1762" w:type="dxa"/>
            <w:shd w:val="clear" w:color="auto" w:fill="auto"/>
          </w:tcPr>
          <w:p w14:paraId="4801E0B6" w14:textId="42B03EB4" w:rsidR="00023F30" w:rsidRPr="0084584C" w:rsidRDefault="00023F30" w:rsidP="00023F30">
            <w:pPr>
              <w:spacing w:line="240" w:lineRule="auto"/>
              <w:ind w:firstLine="113"/>
            </w:pPr>
            <w:r>
              <w:t>9 997,87 лв.</w:t>
            </w:r>
          </w:p>
        </w:tc>
      </w:tr>
    </w:tbl>
    <w:p w14:paraId="25A9180A" w14:textId="282AA6AF" w:rsidR="00D134A6" w:rsidRPr="0084584C" w:rsidRDefault="00D134A6" w:rsidP="00D134A6">
      <w:pPr>
        <w:spacing w:before="0" w:after="0" w:line="240" w:lineRule="auto"/>
        <w:ind w:firstLine="0"/>
      </w:pPr>
    </w:p>
    <w:sectPr w:rsidR="00D134A6" w:rsidRPr="0084584C" w:rsidSect="000D46E1">
      <w:headerReference w:type="default" r:id="rId8"/>
      <w:footerReference w:type="default" r:id="rId9"/>
      <w:footerReference w:type="first" r:id="rId10"/>
      <w:pgSz w:w="16838" w:h="11906" w:orient="landscape" w:code="9"/>
      <w:pgMar w:top="851" w:right="1446" w:bottom="1134" w:left="567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AC3D7" w14:textId="77777777" w:rsidR="008E408E" w:rsidRDefault="008E408E">
      <w:r>
        <w:separator/>
      </w:r>
    </w:p>
  </w:endnote>
  <w:endnote w:type="continuationSeparator" w:id="0">
    <w:p w14:paraId="3427A745" w14:textId="77777777" w:rsidR="008E408E" w:rsidRDefault="008E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AFFD3" w14:textId="499010DE" w:rsidR="00776B70" w:rsidRPr="00D134A6" w:rsidRDefault="00776B70" w:rsidP="00D134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a5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a7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8E408E" w:rsidP="00306167">
    <w:pPr>
      <w:pStyle w:val="a5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B3B54" w14:textId="77777777" w:rsidR="008E408E" w:rsidRDefault="008E408E">
      <w:r>
        <w:separator/>
      </w:r>
    </w:p>
  </w:footnote>
  <w:footnote w:type="continuationSeparator" w:id="0">
    <w:p w14:paraId="35EC6B51" w14:textId="77777777" w:rsidR="008E408E" w:rsidRDefault="008E4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72D1C" w14:textId="77777777" w:rsidR="00D134A6" w:rsidRPr="00D134A6" w:rsidRDefault="00D134A6" w:rsidP="00D134A6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C0257"/>
    <w:multiLevelType w:val="hybridMultilevel"/>
    <w:tmpl w:val="33606B1A"/>
    <w:lvl w:ilvl="0" w:tplc="BDC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C036FB"/>
    <w:multiLevelType w:val="hybridMultilevel"/>
    <w:tmpl w:val="18FE2AF4"/>
    <w:lvl w:ilvl="0" w:tplc="D21C35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4FA5444"/>
    <w:multiLevelType w:val="hybridMultilevel"/>
    <w:tmpl w:val="2D2411CA"/>
    <w:lvl w:ilvl="0" w:tplc="61F8F0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CB07BC"/>
    <w:multiLevelType w:val="hybridMultilevel"/>
    <w:tmpl w:val="7AA0EEA4"/>
    <w:lvl w:ilvl="0" w:tplc="CEFC1C86">
      <w:start w:val="1"/>
      <w:numFmt w:val="decimal"/>
      <w:lvlText w:val="%1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5841600"/>
    <w:multiLevelType w:val="hybridMultilevel"/>
    <w:tmpl w:val="1D5E18AE"/>
    <w:lvl w:ilvl="0" w:tplc="F5D23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01C33"/>
    <w:rsid w:val="00011EAB"/>
    <w:rsid w:val="00017451"/>
    <w:rsid w:val="00021EFE"/>
    <w:rsid w:val="00023F0A"/>
    <w:rsid w:val="00023F30"/>
    <w:rsid w:val="00032511"/>
    <w:rsid w:val="00055F2A"/>
    <w:rsid w:val="00056E75"/>
    <w:rsid w:val="00062672"/>
    <w:rsid w:val="00070D36"/>
    <w:rsid w:val="0007167F"/>
    <w:rsid w:val="00081482"/>
    <w:rsid w:val="0008513C"/>
    <w:rsid w:val="0008612E"/>
    <w:rsid w:val="00091597"/>
    <w:rsid w:val="000919EC"/>
    <w:rsid w:val="000955CB"/>
    <w:rsid w:val="000A5F38"/>
    <w:rsid w:val="000C3B8C"/>
    <w:rsid w:val="000C778F"/>
    <w:rsid w:val="000C7E75"/>
    <w:rsid w:val="000D46E1"/>
    <w:rsid w:val="000D516D"/>
    <w:rsid w:val="000D7106"/>
    <w:rsid w:val="001004D2"/>
    <w:rsid w:val="001170E0"/>
    <w:rsid w:val="00120D09"/>
    <w:rsid w:val="00122688"/>
    <w:rsid w:val="00122F34"/>
    <w:rsid w:val="00127EED"/>
    <w:rsid w:val="00140231"/>
    <w:rsid w:val="00142245"/>
    <w:rsid w:val="00145E77"/>
    <w:rsid w:val="001468C9"/>
    <w:rsid w:val="00146ABA"/>
    <w:rsid w:val="00153F0D"/>
    <w:rsid w:val="00165FA8"/>
    <w:rsid w:val="00166203"/>
    <w:rsid w:val="00190135"/>
    <w:rsid w:val="00195B56"/>
    <w:rsid w:val="001A5B9C"/>
    <w:rsid w:val="001D1CAD"/>
    <w:rsid w:val="001D2F56"/>
    <w:rsid w:val="001E0F7F"/>
    <w:rsid w:val="001E1860"/>
    <w:rsid w:val="001E2496"/>
    <w:rsid w:val="001F3012"/>
    <w:rsid w:val="001F30E8"/>
    <w:rsid w:val="001F550E"/>
    <w:rsid w:val="002009B3"/>
    <w:rsid w:val="00200F01"/>
    <w:rsid w:val="00215751"/>
    <w:rsid w:val="00223BF9"/>
    <w:rsid w:val="0022726E"/>
    <w:rsid w:val="00230ABE"/>
    <w:rsid w:val="002344B6"/>
    <w:rsid w:val="002414DF"/>
    <w:rsid w:val="00246101"/>
    <w:rsid w:val="002566D6"/>
    <w:rsid w:val="002644F7"/>
    <w:rsid w:val="0026490C"/>
    <w:rsid w:val="00272B22"/>
    <w:rsid w:val="00274294"/>
    <w:rsid w:val="002839A8"/>
    <w:rsid w:val="00290E1D"/>
    <w:rsid w:val="002A5A47"/>
    <w:rsid w:val="002A7C46"/>
    <w:rsid w:val="002B3619"/>
    <w:rsid w:val="002B4171"/>
    <w:rsid w:val="002C5369"/>
    <w:rsid w:val="002E1186"/>
    <w:rsid w:val="002E2B51"/>
    <w:rsid w:val="002E3507"/>
    <w:rsid w:val="002F1CBE"/>
    <w:rsid w:val="00306167"/>
    <w:rsid w:val="00322AD7"/>
    <w:rsid w:val="003312DA"/>
    <w:rsid w:val="00333C7E"/>
    <w:rsid w:val="00336642"/>
    <w:rsid w:val="0035704D"/>
    <w:rsid w:val="003620AA"/>
    <w:rsid w:val="003622CA"/>
    <w:rsid w:val="003631C7"/>
    <w:rsid w:val="003736FE"/>
    <w:rsid w:val="003758CB"/>
    <w:rsid w:val="0037679B"/>
    <w:rsid w:val="003A6129"/>
    <w:rsid w:val="003B01AF"/>
    <w:rsid w:val="003B5485"/>
    <w:rsid w:val="003B6ACB"/>
    <w:rsid w:val="004105EC"/>
    <w:rsid w:val="00411956"/>
    <w:rsid w:val="0041296D"/>
    <w:rsid w:val="00434545"/>
    <w:rsid w:val="00442A23"/>
    <w:rsid w:val="00445216"/>
    <w:rsid w:val="00447A28"/>
    <w:rsid w:val="00457358"/>
    <w:rsid w:val="00475D52"/>
    <w:rsid w:val="00482F87"/>
    <w:rsid w:val="00484DCF"/>
    <w:rsid w:val="00485EC5"/>
    <w:rsid w:val="0049182A"/>
    <w:rsid w:val="00493008"/>
    <w:rsid w:val="00495290"/>
    <w:rsid w:val="004956B7"/>
    <w:rsid w:val="00497E32"/>
    <w:rsid w:val="004A6D4E"/>
    <w:rsid w:val="004B0D76"/>
    <w:rsid w:val="004B58CA"/>
    <w:rsid w:val="004B6CDA"/>
    <w:rsid w:val="004C46C8"/>
    <w:rsid w:val="004C7CCF"/>
    <w:rsid w:val="004D3532"/>
    <w:rsid w:val="004D3B57"/>
    <w:rsid w:val="004D49C2"/>
    <w:rsid w:val="004D67CA"/>
    <w:rsid w:val="004E21D1"/>
    <w:rsid w:val="005043C7"/>
    <w:rsid w:val="00522E2B"/>
    <w:rsid w:val="00540542"/>
    <w:rsid w:val="00551210"/>
    <w:rsid w:val="00564868"/>
    <w:rsid w:val="00564A1E"/>
    <w:rsid w:val="00572029"/>
    <w:rsid w:val="005749B0"/>
    <w:rsid w:val="00574CD1"/>
    <w:rsid w:val="00584133"/>
    <w:rsid w:val="005860F1"/>
    <w:rsid w:val="00592061"/>
    <w:rsid w:val="00593A99"/>
    <w:rsid w:val="00593B9C"/>
    <w:rsid w:val="00594D1E"/>
    <w:rsid w:val="00597130"/>
    <w:rsid w:val="005A4C22"/>
    <w:rsid w:val="005C3210"/>
    <w:rsid w:val="005C75AB"/>
    <w:rsid w:val="005D2EEA"/>
    <w:rsid w:val="005D6332"/>
    <w:rsid w:val="005E35D0"/>
    <w:rsid w:val="005F0C27"/>
    <w:rsid w:val="005F0FEA"/>
    <w:rsid w:val="00635BCC"/>
    <w:rsid w:val="00636A29"/>
    <w:rsid w:val="006552CC"/>
    <w:rsid w:val="006665A9"/>
    <w:rsid w:val="00680093"/>
    <w:rsid w:val="00680F62"/>
    <w:rsid w:val="00682E20"/>
    <w:rsid w:val="006913AF"/>
    <w:rsid w:val="006B7259"/>
    <w:rsid w:val="006B7F91"/>
    <w:rsid w:val="006C03A0"/>
    <w:rsid w:val="006C3932"/>
    <w:rsid w:val="006D33C5"/>
    <w:rsid w:val="006E4577"/>
    <w:rsid w:val="006E712C"/>
    <w:rsid w:val="006F0B70"/>
    <w:rsid w:val="006F5902"/>
    <w:rsid w:val="00701B7B"/>
    <w:rsid w:val="007108C9"/>
    <w:rsid w:val="00710C77"/>
    <w:rsid w:val="00714091"/>
    <w:rsid w:val="0073513A"/>
    <w:rsid w:val="00740F73"/>
    <w:rsid w:val="0074306C"/>
    <w:rsid w:val="00743A4F"/>
    <w:rsid w:val="00744568"/>
    <w:rsid w:val="0074738A"/>
    <w:rsid w:val="007473E6"/>
    <w:rsid w:val="007508D2"/>
    <w:rsid w:val="00766AF9"/>
    <w:rsid w:val="00773444"/>
    <w:rsid w:val="00776B70"/>
    <w:rsid w:val="007903ED"/>
    <w:rsid w:val="007A26D0"/>
    <w:rsid w:val="007A27FB"/>
    <w:rsid w:val="007B0E7A"/>
    <w:rsid w:val="007B505A"/>
    <w:rsid w:val="007B568A"/>
    <w:rsid w:val="007C0D99"/>
    <w:rsid w:val="007D1D61"/>
    <w:rsid w:val="007D4C7A"/>
    <w:rsid w:val="007E1675"/>
    <w:rsid w:val="007F17D1"/>
    <w:rsid w:val="007F22B8"/>
    <w:rsid w:val="00821983"/>
    <w:rsid w:val="00823566"/>
    <w:rsid w:val="008373A4"/>
    <w:rsid w:val="00837BA6"/>
    <w:rsid w:val="0084584C"/>
    <w:rsid w:val="00847255"/>
    <w:rsid w:val="00863552"/>
    <w:rsid w:val="00870FEA"/>
    <w:rsid w:val="0087415D"/>
    <w:rsid w:val="00883DAD"/>
    <w:rsid w:val="008A433B"/>
    <w:rsid w:val="008B0255"/>
    <w:rsid w:val="008E3CC5"/>
    <w:rsid w:val="008E408E"/>
    <w:rsid w:val="00912CD2"/>
    <w:rsid w:val="0091547C"/>
    <w:rsid w:val="0091731D"/>
    <w:rsid w:val="00917D1E"/>
    <w:rsid w:val="009207DD"/>
    <w:rsid w:val="009266E4"/>
    <w:rsid w:val="00933D4F"/>
    <w:rsid w:val="00945767"/>
    <w:rsid w:val="009648D2"/>
    <w:rsid w:val="009710D6"/>
    <w:rsid w:val="0098299E"/>
    <w:rsid w:val="009875B7"/>
    <w:rsid w:val="00991FBE"/>
    <w:rsid w:val="009979B1"/>
    <w:rsid w:val="009C00DA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1D7"/>
    <w:rsid w:val="00A503EB"/>
    <w:rsid w:val="00A53545"/>
    <w:rsid w:val="00A554BD"/>
    <w:rsid w:val="00A56504"/>
    <w:rsid w:val="00A72113"/>
    <w:rsid w:val="00A74520"/>
    <w:rsid w:val="00A86CE8"/>
    <w:rsid w:val="00A9233E"/>
    <w:rsid w:val="00A9432C"/>
    <w:rsid w:val="00AA0F2A"/>
    <w:rsid w:val="00AA1A78"/>
    <w:rsid w:val="00AA5C91"/>
    <w:rsid w:val="00AA6090"/>
    <w:rsid w:val="00AB673B"/>
    <w:rsid w:val="00AD1A6C"/>
    <w:rsid w:val="00AE4733"/>
    <w:rsid w:val="00AE6919"/>
    <w:rsid w:val="00AF06F4"/>
    <w:rsid w:val="00AF588D"/>
    <w:rsid w:val="00B25E5C"/>
    <w:rsid w:val="00B273AC"/>
    <w:rsid w:val="00B3592C"/>
    <w:rsid w:val="00B66546"/>
    <w:rsid w:val="00B7444F"/>
    <w:rsid w:val="00B850A5"/>
    <w:rsid w:val="00BA5694"/>
    <w:rsid w:val="00BA7270"/>
    <w:rsid w:val="00BA7485"/>
    <w:rsid w:val="00BA7B65"/>
    <w:rsid w:val="00BB441E"/>
    <w:rsid w:val="00BC12BD"/>
    <w:rsid w:val="00BC2ACB"/>
    <w:rsid w:val="00BC7BE3"/>
    <w:rsid w:val="00BD00B3"/>
    <w:rsid w:val="00BD278F"/>
    <w:rsid w:val="00BE3428"/>
    <w:rsid w:val="00BF0F31"/>
    <w:rsid w:val="00BF0F95"/>
    <w:rsid w:val="00BF1C66"/>
    <w:rsid w:val="00BF39BB"/>
    <w:rsid w:val="00C00709"/>
    <w:rsid w:val="00C12762"/>
    <w:rsid w:val="00C25530"/>
    <w:rsid w:val="00C43DBF"/>
    <w:rsid w:val="00C455C8"/>
    <w:rsid w:val="00C60E66"/>
    <w:rsid w:val="00C633B0"/>
    <w:rsid w:val="00C731C5"/>
    <w:rsid w:val="00C749EC"/>
    <w:rsid w:val="00C813AC"/>
    <w:rsid w:val="00C90AE0"/>
    <w:rsid w:val="00CA7907"/>
    <w:rsid w:val="00CC108B"/>
    <w:rsid w:val="00CC1BA6"/>
    <w:rsid w:val="00CC5AC8"/>
    <w:rsid w:val="00CE4149"/>
    <w:rsid w:val="00CE499A"/>
    <w:rsid w:val="00CF3216"/>
    <w:rsid w:val="00D03BE0"/>
    <w:rsid w:val="00D134A6"/>
    <w:rsid w:val="00D13E3B"/>
    <w:rsid w:val="00D334E9"/>
    <w:rsid w:val="00D3393A"/>
    <w:rsid w:val="00D34E68"/>
    <w:rsid w:val="00D42E58"/>
    <w:rsid w:val="00D47069"/>
    <w:rsid w:val="00D6371C"/>
    <w:rsid w:val="00D71DF1"/>
    <w:rsid w:val="00D7300F"/>
    <w:rsid w:val="00D744B9"/>
    <w:rsid w:val="00D85E64"/>
    <w:rsid w:val="00DA346A"/>
    <w:rsid w:val="00DC0467"/>
    <w:rsid w:val="00DC22CD"/>
    <w:rsid w:val="00DC2D67"/>
    <w:rsid w:val="00DD3DFE"/>
    <w:rsid w:val="00DE5426"/>
    <w:rsid w:val="00DF1289"/>
    <w:rsid w:val="00DF2FD9"/>
    <w:rsid w:val="00DF6210"/>
    <w:rsid w:val="00DF643C"/>
    <w:rsid w:val="00E00B33"/>
    <w:rsid w:val="00E021F1"/>
    <w:rsid w:val="00E12B5E"/>
    <w:rsid w:val="00E15176"/>
    <w:rsid w:val="00E31988"/>
    <w:rsid w:val="00E34834"/>
    <w:rsid w:val="00E37097"/>
    <w:rsid w:val="00E61CDE"/>
    <w:rsid w:val="00E65A34"/>
    <w:rsid w:val="00E66E9D"/>
    <w:rsid w:val="00E807F1"/>
    <w:rsid w:val="00EA02DB"/>
    <w:rsid w:val="00EA2D8C"/>
    <w:rsid w:val="00EB7B38"/>
    <w:rsid w:val="00EC02E4"/>
    <w:rsid w:val="00EC57A9"/>
    <w:rsid w:val="00ED3268"/>
    <w:rsid w:val="00EF296D"/>
    <w:rsid w:val="00EF3208"/>
    <w:rsid w:val="00F43052"/>
    <w:rsid w:val="00F456F5"/>
    <w:rsid w:val="00F508E3"/>
    <w:rsid w:val="00F60F76"/>
    <w:rsid w:val="00F80941"/>
    <w:rsid w:val="00F96CB2"/>
    <w:rsid w:val="00F96D92"/>
    <w:rsid w:val="00FB7016"/>
    <w:rsid w:val="00FC01EE"/>
    <w:rsid w:val="00FC4755"/>
    <w:rsid w:val="00FD001A"/>
    <w:rsid w:val="00FE4F70"/>
    <w:rsid w:val="00FE51C9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4E6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34E68"/>
    <w:pPr>
      <w:tabs>
        <w:tab w:val="center" w:pos="4536"/>
        <w:tab w:val="right" w:pos="9072"/>
      </w:tabs>
    </w:pPr>
  </w:style>
  <w:style w:type="character" w:styleId="a7">
    <w:name w:val="Hyperlink"/>
    <w:rsid w:val="0008513C"/>
    <w:rPr>
      <w:color w:val="0000FF"/>
      <w:u w:val="single"/>
    </w:rPr>
  </w:style>
  <w:style w:type="character" w:styleId="a8">
    <w:name w:val="page number"/>
    <w:basedOn w:val="a0"/>
    <w:rsid w:val="006E4577"/>
  </w:style>
  <w:style w:type="character" w:customStyle="1" w:styleId="a4">
    <w:name w:val="Горен колонтитул Знак"/>
    <w:link w:val="a3"/>
    <w:rsid w:val="00B7444F"/>
    <w:rPr>
      <w:sz w:val="24"/>
      <w:szCs w:val="24"/>
    </w:rPr>
  </w:style>
  <w:style w:type="paragraph" w:styleId="a9">
    <w:name w:val="List Paragraph"/>
    <w:basedOn w:val="a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олен колонтитул Знак"/>
    <w:basedOn w:val="a0"/>
    <w:link w:val="a5"/>
    <w:uiPriority w:val="99"/>
    <w:rsid w:val="00120D09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semiHidden/>
    <w:rsid w:val="00021EFE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D637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af1">
    <w:name w:val="Предмет на коментар Знак"/>
    <w:basedOn w:val="af"/>
    <w:link w:val="af0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af2">
    <w:name w:val="Revision"/>
    <w:hidden/>
    <w:uiPriority w:val="99"/>
    <w:semiHidden/>
    <w:rsid w:val="00D6371C"/>
    <w:rPr>
      <w:sz w:val="24"/>
      <w:szCs w:val="24"/>
    </w:rPr>
  </w:style>
  <w:style w:type="paragraph" w:styleId="af3">
    <w:name w:val="No Spacing"/>
    <w:uiPriority w:val="1"/>
    <w:qFormat/>
    <w:rsid w:val="00D134A6"/>
    <w:rPr>
      <w:rFonts w:ascii="Verdana" w:eastAsia="Calibri" w:hAnsi="Verdana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2468C-DAED-493C-9C16-31DEE36E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50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Uiou0poiuop</vt:lpstr>
      <vt:lpstr>Uiou0poiuop</vt:lpstr>
    </vt:vector>
  </TitlesOfParts>
  <Company/>
  <LinksUpToDate>false</LinksUpToDate>
  <CharactersWithSpaces>1409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Мариела Павлова</cp:lastModifiedBy>
  <cp:revision>20</cp:revision>
  <cp:lastPrinted>2018-08-21T12:42:00Z</cp:lastPrinted>
  <dcterms:created xsi:type="dcterms:W3CDTF">2021-03-12T13:18:00Z</dcterms:created>
  <dcterms:modified xsi:type="dcterms:W3CDTF">2021-04-28T08:04:00Z</dcterms:modified>
</cp:coreProperties>
</file>